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2FA94B98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791759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r w:rsidR="00F36875" w:rsidRPr="00F36875">
        <w:rPr>
          <w:b/>
          <w:i/>
          <w:sz w:val="28"/>
        </w:rPr>
        <w:t>0293</w:t>
      </w:r>
    </w:p>
    <w:p w14:paraId="4BD5D325" w14:textId="7687145F" w:rsidR="00E61721" w:rsidRDefault="0079175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91759">
        <w:rPr>
          <w:rFonts w:ascii="Arial" w:hAnsi="Arial" w:cs="Arial"/>
          <w:b/>
          <w:bCs/>
          <w:sz w:val="24"/>
          <w:lang w:val="it-IT"/>
        </w:rPr>
        <w:t>Athens, Greece, February 27 – March 3rd,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3317EEED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C0844">
              <w:t>CA_n5</w:t>
            </w:r>
            <w:r w:rsidR="00C53FFB">
              <w:t>A-n66</w:t>
            </w:r>
            <w:r w:rsidR="00791759" w:rsidRPr="00791759">
              <w:t>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267021B4" w:rsidR="00E61721" w:rsidRDefault="00E770BB">
            <w:pPr>
              <w:pStyle w:val="CRCoverPage"/>
              <w:spacing w:after="0"/>
              <w:ind w:left="100"/>
            </w:pPr>
            <w:r>
              <w:t>03-03</w:t>
            </w:r>
            <w:bookmarkStart w:id="1" w:name="_GoBack"/>
            <w:bookmarkEnd w:id="1"/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46302A0" w:rsidR="00E61721" w:rsidRDefault="00AC0844">
            <w:pPr>
              <w:pStyle w:val="CRCoverPage"/>
              <w:spacing w:after="0"/>
              <w:rPr>
                <w:b/>
                <w:caps/>
              </w:rPr>
            </w:pPr>
            <w:r>
              <w:t>CA_n5</w:t>
            </w:r>
            <w:r w:rsidR="00895996">
              <w:t>A-</w:t>
            </w:r>
            <w:r w:rsidR="00C53FFB">
              <w:t>n66</w:t>
            </w:r>
            <w:r w:rsidR="00791759">
              <w:t>A-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C2FB9" w14:textId="77777777" w:rsidR="00A57B5D" w:rsidRDefault="00A57B5D">
      <w:pPr>
        <w:spacing w:after="0"/>
      </w:pPr>
      <w:r>
        <w:separator/>
      </w:r>
    </w:p>
  </w:endnote>
  <w:endnote w:type="continuationSeparator" w:id="0">
    <w:p w14:paraId="1538DA72" w14:textId="77777777" w:rsidR="00A57B5D" w:rsidRDefault="00A57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F73E1" w14:textId="77777777" w:rsidR="00A57B5D" w:rsidRDefault="00A57B5D">
      <w:pPr>
        <w:spacing w:after="0"/>
      </w:pPr>
      <w:r>
        <w:separator/>
      </w:r>
    </w:p>
  </w:footnote>
  <w:footnote w:type="continuationSeparator" w:id="0">
    <w:p w14:paraId="336FD1F8" w14:textId="77777777" w:rsidR="00A57B5D" w:rsidRDefault="00A57B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6838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36CC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57B5D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0844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3FFB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517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0BB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6875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A05BDD9-B70C-4ACD-BB78-5B1F9275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2023-02-13T22:52:00Z</dcterms:created>
  <dcterms:modified xsi:type="dcterms:W3CDTF">2023-03-03T21:13:00Z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